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00B0" w14:textId="77777777" w:rsidR="00C3526F" w:rsidRDefault="00C3526F" w:rsidP="00C35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STONE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6404B4F" w14:textId="77777777" w:rsidR="00C3526F" w:rsidRDefault="00C3526F" w:rsidP="00C352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B95FAB5" w14:textId="77777777" w:rsidR="00C3526F" w:rsidRDefault="00C3526F" w:rsidP="00C35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BF9F89" w14:textId="77777777" w:rsidR="00C3526F" w:rsidRDefault="00C3526F" w:rsidP="00C352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823EF" w14:textId="77777777" w:rsidR="00C3526F" w:rsidRDefault="00C3526F" w:rsidP="00C3526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5676782" w14:textId="77777777" w:rsidR="00C3526F" w:rsidRDefault="00C3526F" w:rsidP="00C3526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AFABE57" w14:textId="77777777" w:rsidR="00C3526F" w:rsidRDefault="00C3526F" w:rsidP="00C3526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06500D4" w14:textId="77777777" w:rsidR="00C3526F" w:rsidRDefault="00C3526F" w:rsidP="00C352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DDD63D0" w14:textId="77777777" w:rsidR="00C3526F" w:rsidRDefault="00C3526F" w:rsidP="00C352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14AEF23" w14:textId="77777777" w:rsidR="00C3526F" w:rsidRDefault="00C3526F" w:rsidP="00C352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3D0C52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62ACD" w14:textId="77777777" w:rsidR="00C3526F" w:rsidRDefault="00C3526F" w:rsidP="009139A6">
      <w:r>
        <w:separator/>
      </w:r>
    </w:p>
  </w:endnote>
  <w:endnote w:type="continuationSeparator" w:id="0">
    <w:p w14:paraId="55302BF0" w14:textId="77777777" w:rsidR="00C3526F" w:rsidRDefault="00C352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AC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BE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F2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2FF63" w14:textId="77777777" w:rsidR="00C3526F" w:rsidRDefault="00C3526F" w:rsidP="009139A6">
      <w:r>
        <w:separator/>
      </w:r>
    </w:p>
  </w:footnote>
  <w:footnote w:type="continuationSeparator" w:id="0">
    <w:p w14:paraId="376C8E2B" w14:textId="77777777" w:rsidR="00C3526F" w:rsidRDefault="00C352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DD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5AB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D43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6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526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1FDF4"/>
  <w15:chartTrackingRefBased/>
  <w15:docId w15:val="{DDC8D449-54A0-4012-8F67-B9BC2490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2022-03-02T20:50:00Z</dcterms:created>
  <dcterms:modified xsi:type="dcterms:W3CDTF">2022-03-02T20:51:00Z</dcterms:modified>
</cp:coreProperties>
</file>